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64C2" w:rsidRDefault="00C164C2" w:rsidP="00C164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WESTON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164C2" w:rsidRDefault="00C164C2" w:rsidP="00C164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Mendham, Suffolk. Yeoman.</w:t>
      </w:r>
    </w:p>
    <w:p w:rsidR="00C164C2" w:rsidRDefault="00C164C2" w:rsidP="00C164C2">
      <w:pPr>
        <w:rPr>
          <w:rFonts w:ascii="Times New Roman" w:hAnsi="Times New Roman" w:cs="Times New Roman"/>
        </w:rPr>
      </w:pPr>
    </w:p>
    <w:p w:rsidR="00C164C2" w:rsidRDefault="00C164C2" w:rsidP="00C164C2">
      <w:pPr>
        <w:rPr>
          <w:rFonts w:ascii="Times New Roman" w:hAnsi="Times New Roman" w:cs="Times New Roman"/>
        </w:rPr>
      </w:pPr>
    </w:p>
    <w:p w:rsidR="00C164C2" w:rsidRDefault="00C164C2" w:rsidP="00C164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Metfield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C164C2" w:rsidRDefault="00C164C2" w:rsidP="00C164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164C2" w:rsidRDefault="00C164C2" w:rsidP="00C164C2">
      <w:pPr>
        <w:rPr>
          <w:rFonts w:ascii="Times New Roman" w:hAnsi="Times New Roman" w:cs="Times New Roman"/>
        </w:rPr>
      </w:pPr>
    </w:p>
    <w:p w:rsidR="00C164C2" w:rsidRDefault="00C164C2" w:rsidP="00C164C2">
      <w:pPr>
        <w:rPr>
          <w:rFonts w:ascii="Times New Roman" w:hAnsi="Times New Roman" w:cs="Times New Roman"/>
        </w:rPr>
      </w:pPr>
    </w:p>
    <w:p w:rsidR="00C164C2" w:rsidRDefault="00C164C2" w:rsidP="00C164C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December 2017</w:t>
      </w:r>
    </w:p>
    <w:p w:rsidR="006B2F86" w:rsidRPr="00E71FC3" w:rsidRDefault="00C164C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64C2" w:rsidRDefault="00C164C2" w:rsidP="00E71FC3">
      <w:r>
        <w:separator/>
      </w:r>
    </w:p>
  </w:endnote>
  <w:endnote w:type="continuationSeparator" w:id="0">
    <w:p w:rsidR="00C164C2" w:rsidRDefault="00C164C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64C2" w:rsidRDefault="00C164C2" w:rsidP="00E71FC3">
      <w:r>
        <w:separator/>
      </w:r>
    </w:p>
  </w:footnote>
  <w:footnote w:type="continuationSeparator" w:id="0">
    <w:p w:rsidR="00C164C2" w:rsidRDefault="00C164C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4C2"/>
    <w:rsid w:val="001A7C09"/>
    <w:rsid w:val="00577BD5"/>
    <w:rsid w:val="00656CBA"/>
    <w:rsid w:val="006A1F77"/>
    <w:rsid w:val="00733BE7"/>
    <w:rsid w:val="00AB52E8"/>
    <w:rsid w:val="00B16D3F"/>
    <w:rsid w:val="00BB41AC"/>
    <w:rsid w:val="00C164C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5C8737-2A65-43A1-82D3-B01B064EA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164C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2017-12-09T19:28:00Z</dcterms:created>
  <dcterms:modified xsi:type="dcterms:W3CDTF">2017-12-09T19:28:00Z</dcterms:modified>
</cp:coreProperties>
</file>